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3BB4CA4C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122DC2">
              <w:rPr>
                <w:b/>
                <w:sz w:val="26"/>
                <w:szCs w:val="26"/>
              </w:rPr>
              <w:t>253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7F6C940B" w:rsidR="00C44B8B" w:rsidRPr="001961D1" w:rsidRDefault="003C062C" w:rsidP="001961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3C062C">
              <w:rPr>
                <w:b/>
                <w:sz w:val="26"/>
                <w:szCs w:val="26"/>
                <w:lang w:val="en-US"/>
              </w:rPr>
              <w:t>2</w:t>
            </w:r>
            <w:r w:rsidR="001961D1">
              <w:rPr>
                <w:b/>
                <w:sz w:val="26"/>
                <w:szCs w:val="26"/>
              </w:rPr>
              <w:t>326811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2C9A4339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>арматуры к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1961D1" w:rsidRPr="001961D1">
        <w:rPr>
          <w:b/>
          <w:sz w:val="26"/>
          <w:szCs w:val="26"/>
        </w:rPr>
        <w:t>Зажим ответвительный N 616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3198D1" w14:textId="77777777" w:rsidR="00F428F3" w:rsidRPr="00101DD6" w:rsidRDefault="00F428F3" w:rsidP="00F428F3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0F327355" w14:textId="77777777" w:rsidR="00F428F3" w:rsidRPr="007B6CB8" w:rsidRDefault="00F428F3" w:rsidP="00F428F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7103"/>
      </w:tblGrid>
      <w:tr w:rsidR="00F428F3" w:rsidRPr="00265BDD" w14:paraId="4192C2A2" w14:textId="77777777" w:rsidTr="006C5CF2">
        <w:tc>
          <w:tcPr>
            <w:tcW w:w="2801" w:type="dxa"/>
            <w:shd w:val="clear" w:color="auto" w:fill="auto"/>
          </w:tcPr>
          <w:p w14:paraId="1D7F31AA" w14:textId="77777777" w:rsidR="00F428F3" w:rsidRPr="00265BDD" w:rsidRDefault="00F428F3" w:rsidP="009F1EBC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7103" w:type="dxa"/>
            <w:shd w:val="clear" w:color="auto" w:fill="auto"/>
          </w:tcPr>
          <w:p w14:paraId="33A0F98F" w14:textId="77777777" w:rsidR="00F428F3" w:rsidRPr="00265BDD" w:rsidRDefault="00F428F3" w:rsidP="009F1EBC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428F3" w:rsidRPr="00265BDD" w14:paraId="5C492A48" w14:textId="77777777" w:rsidTr="006C5CF2">
        <w:tc>
          <w:tcPr>
            <w:tcW w:w="2801" w:type="dxa"/>
            <w:shd w:val="clear" w:color="auto" w:fill="auto"/>
          </w:tcPr>
          <w:p w14:paraId="364198F8" w14:textId="105AD2CD" w:rsidR="00F428F3" w:rsidRPr="00D8759B" w:rsidRDefault="00F428F3" w:rsidP="00F428F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22BCB">
              <w:t>Зажим ответвительный N 6</w:t>
            </w:r>
            <w:r>
              <w:t>16</w:t>
            </w:r>
          </w:p>
        </w:tc>
        <w:tc>
          <w:tcPr>
            <w:tcW w:w="7103" w:type="dxa"/>
            <w:shd w:val="clear" w:color="auto" w:fill="auto"/>
          </w:tcPr>
          <w:p w14:paraId="0D962CF3" w14:textId="77777777" w:rsidR="00F428F3" w:rsidRPr="00D53371" w:rsidRDefault="00F428F3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>Назначение:</w:t>
            </w:r>
          </w:p>
          <w:p w14:paraId="55472B5C" w14:textId="0755B919" w:rsidR="00F428F3" w:rsidRPr="00D53371" w:rsidRDefault="00F428F3" w:rsidP="009F1EBC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D53371">
              <w:rPr>
                <w:szCs w:val="19"/>
                <w:shd w:val="clear" w:color="auto" w:fill="FFFFFF"/>
              </w:rPr>
              <w:t xml:space="preserve">- </w:t>
            </w:r>
            <w:r w:rsidRPr="00D53371">
              <w:t>для ответвления СИП от ВЛН, а также для ответвления от неизолированной несущей нулевой жилы.</w:t>
            </w:r>
            <w:r>
              <w:t xml:space="preserve"> </w:t>
            </w:r>
          </w:p>
          <w:p w14:paraId="26575465" w14:textId="17D6BC42" w:rsidR="00F428F3" w:rsidRPr="00D53371" w:rsidRDefault="00F428F3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 xml:space="preserve">Сечение магистрали – </w:t>
            </w:r>
            <w:r w:rsidR="006C5CF2">
              <w:rPr>
                <w:szCs w:val="19"/>
                <w:shd w:val="clear" w:color="auto" w:fill="FFFFFF"/>
              </w:rPr>
              <w:t>1</w:t>
            </w:r>
            <w:r w:rsidRPr="00D53371">
              <w:rPr>
                <w:szCs w:val="19"/>
                <w:shd w:val="clear" w:color="auto" w:fill="FFFFFF"/>
              </w:rPr>
              <w:t>6-</w:t>
            </w:r>
            <w:r w:rsidR="006C5CF2">
              <w:rPr>
                <w:szCs w:val="19"/>
                <w:shd w:val="clear" w:color="auto" w:fill="FFFFFF"/>
              </w:rPr>
              <w:t>95</w:t>
            </w:r>
            <w:r w:rsidRPr="00D53371">
              <w:rPr>
                <w:szCs w:val="19"/>
                <w:shd w:val="clear" w:color="auto" w:fill="FFFFFF"/>
              </w:rPr>
              <w:t xml:space="preserve"> мм2;</w:t>
            </w:r>
          </w:p>
          <w:p w14:paraId="7F4D76B6" w14:textId="61DF4BB3" w:rsidR="00F428F3" w:rsidRDefault="00F428F3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 xml:space="preserve">Сечение ответвления – </w:t>
            </w:r>
            <w:r w:rsidR="006C5CF2">
              <w:rPr>
                <w:szCs w:val="19"/>
                <w:shd w:val="clear" w:color="auto" w:fill="FFFFFF"/>
              </w:rPr>
              <w:t>4-1</w:t>
            </w:r>
            <w:r w:rsidRPr="00D53371">
              <w:rPr>
                <w:szCs w:val="19"/>
                <w:shd w:val="clear" w:color="auto" w:fill="FFFFFF"/>
              </w:rPr>
              <w:t>6 мм2;</w:t>
            </w:r>
          </w:p>
          <w:p w14:paraId="3F1DFC82" w14:textId="6D7605D3" w:rsidR="006C5CF2" w:rsidRPr="006C5CF2" w:rsidRDefault="006C5CF2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Срывная головка: размер – 13 мм, усилие затяжки – 8,5</w:t>
            </w:r>
            <w:r w:rsidRPr="006C5CF2">
              <w:rPr>
                <w:szCs w:val="19"/>
                <w:u w:val="single"/>
                <w:shd w:val="clear" w:color="auto" w:fill="FFFFFF"/>
              </w:rPr>
              <w:t>+</w:t>
            </w:r>
            <w:r>
              <w:rPr>
                <w:szCs w:val="19"/>
                <w:shd w:val="clear" w:color="auto" w:fill="FFFFFF"/>
              </w:rPr>
              <w:t>1,5 Н*м</w:t>
            </w:r>
          </w:p>
          <w:p w14:paraId="2102B00E" w14:textId="08B5BCF0" w:rsidR="00F428F3" w:rsidRPr="00D53371" w:rsidRDefault="00F428F3" w:rsidP="009F1EB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 xml:space="preserve">Масса – </w:t>
            </w:r>
            <w:r w:rsidR="006C5CF2">
              <w:rPr>
                <w:szCs w:val="19"/>
                <w:shd w:val="clear" w:color="auto" w:fill="FFFFFF"/>
              </w:rPr>
              <w:t>220</w:t>
            </w:r>
            <w:r w:rsidRPr="00D53371">
              <w:rPr>
                <w:szCs w:val="19"/>
                <w:shd w:val="clear" w:color="auto" w:fill="FFFFFF"/>
              </w:rPr>
              <w:t xml:space="preserve"> г.</w:t>
            </w:r>
          </w:p>
          <w:p w14:paraId="4FFACCBF" w14:textId="642AE91A" w:rsidR="006C5CF2" w:rsidRPr="006C5CF2" w:rsidRDefault="00F428F3" w:rsidP="006C5CF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D53371">
              <w:rPr>
                <w:szCs w:val="19"/>
                <w:shd w:val="clear" w:color="auto" w:fill="FFFFFF"/>
              </w:rPr>
              <w:t>Особенности: корпус зажима серого цвета, что позволяет исключить ошибку по применению.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Контроль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над усилием затяжки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болта осуществляется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применением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срывной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головки</w:t>
            </w:r>
            <w:r w:rsidR="006C5CF2" w:rsidRPr="006C5CF2">
              <w:rPr>
                <w:szCs w:val="19"/>
                <w:shd w:val="clear" w:color="auto" w:fill="FFFFFF"/>
              </w:rPr>
              <w:t xml:space="preserve"> </w:t>
            </w:r>
            <w:r w:rsidR="006C5CF2" w:rsidRPr="006C5CF2">
              <w:rPr>
                <w:szCs w:val="19"/>
                <w:shd w:val="clear" w:color="auto" w:fill="FFFFFF"/>
              </w:rPr>
              <w:t>Корпус</w:t>
            </w:r>
            <w:r w:rsidR="006C5CF2" w:rsidRPr="006C5CF2">
              <w:rPr>
                <w:szCs w:val="19"/>
                <w:shd w:val="clear" w:color="auto" w:fill="FFFFFF"/>
              </w:rPr>
              <w:t xml:space="preserve"> </w:t>
            </w:r>
            <w:r w:rsidR="006C5CF2" w:rsidRPr="006C5CF2">
              <w:rPr>
                <w:szCs w:val="19"/>
                <w:shd w:val="clear" w:color="auto" w:fill="FFFFFF"/>
              </w:rPr>
              <w:t>выполнен</w:t>
            </w:r>
            <w:r w:rsidR="006C5CF2" w:rsidRPr="006C5CF2">
              <w:rPr>
                <w:szCs w:val="19"/>
                <w:shd w:val="clear" w:color="auto" w:fill="FFFFFF"/>
              </w:rPr>
              <w:t xml:space="preserve"> </w:t>
            </w:r>
            <w:r w:rsidR="006C5CF2" w:rsidRPr="006C5CF2">
              <w:rPr>
                <w:szCs w:val="19"/>
                <w:shd w:val="clear" w:color="auto" w:fill="FFFFFF"/>
              </w:rPr>
              <w:t>из изоляционного</w:t>
            </w:r>
            <w:r w:rsidR="006C5CF2" w:rsidRPr="006C5CF2">
              <w:rPr>
                <w:szCs w:val="19"/>
                <w:shd w:val="clear" w:color="auto" w:fill="FFFFFF"/>
              </w:rPr>
              <w:t xml:space="preserve"> </w:t>
            </w:r>
            <w:r w:rsidR="006C5CF2" w:rsidRPr="006C5CF2">
              <w:rPr>
                <w:szCs w:val="19"/>
                <w:shd w:val="clear" w:color="auto" w:fill="FFFFFF"/>
              </w:rPr>
              <w:t>материала.</w:t>
            </w:r>
            <w:r w:rsidR="006C5CF2" w:rsidRPr="006C5CF2">
              <w:rPr>
                <w:szCs w:val="19"/>
                <w:shd w:val="clear" w:color="auto" w:fill="FFFFFF"/>
              </w:rPr>
              <w:t xml:space="preserve"> </w:t>
            </w:r>
            <w:r w:rsidR="006C5CF2" w:rsidRPr="006C5CF2">
              <w:rPr>
                <w:szCs w:val="19"/>
                <w:shd w:val="clear" w:color="auto" w:fill="FFFFFF"/>
              </w:rPr>
              <w:t>Устойчив к воздействию ультрафиолетовых лучей, а также другим климатическим и механическим воздействиям. Контактные</w:t>
            </w:r>
          </w:p>
          <w:p w14:paraId="3398DD66" w14:textId="596A3D44" w:rsidR="006C5CF2" w:rsidRPr="006C5CF2" w:rsidRDefault="006C5CF2" w:rsidP="006C5CF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C5CF2">
              <w:rPr>
                <w:szCs w:val="19"/>
                <w:shd w:val="clear" w:color="auto" w:fill="FFFFFF"/>
              </w:rPr>
              <w:t>П</w:t>
            </w:r>
            <w:r w:rsidRPr="006C5CF2">
              <w:rPr>
                <w:szCs w:val="19"/>
                <w:shd w:val="clear" w:color="auto" w:fill="FFFFFF"/>
              </w:rPr>
              <w:t>ластины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выполнены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из алюминиевого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сплава,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предназначены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для соединения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алюминиевых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проводов.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Контакты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со стороны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ответвления</w:t>
            </w:r>
          </w:p>
          <w:p w14:paraId="7F28D390" w14:textId="2A7B97D3" w:rsidR="00F428F3" w:rsidRPr="00265BDD" w:rsidRDefault="006C5CF2" w:rsidP="006C5CF2">
            <w:pPr>
              <w:ind w:firstLine="0"/>
              <w:jc w:val="left"/>
            </w:pPr>
            <w:r w:rsidRPr="006C5CF2">
              <w:rPr>
                <w:szCs w:val="19"/>
                <w:shd w:val="clear" w:color="auto" w:fill="FFFFFF"/>
              </w:rPr>
              <w:t>П</w:t>
            </w:r>
            <w:r w:rsidRPr="006C5CF2">
              <w:rPr>
                <w:szCs w:val="19"/>
                <w:shd w:val="clear" w:color="auto" w:fill="FFFFFF"/>
              </w:rPr>
              <w:t>окрыты</w:t>
            </w:r>
            <w:r w:rsidRPr="006C5CF2">
              <w:rPr>
                <w:szCs w:val="19"/>
                <w:shd w:val="clear" w:color="auto" w:fill="FFFFFF"/>
              </w:rPr>
              <w:t xml:space="preserve"> </w:t>
            </w:r>
            <w:r w:rsidRPr="006C5CF2">
              <w:rPr>
                <w:szCs w:val="19"/>
                <w:shd w:val="clear" w:color="auto" w:fill="FFFFFF"/>
              </w:rPr>
              <w:t>смазкой</w:t>
            </w:r>
          </w:p>
        </w:tc>
      </w:tr>
    </w:tbl>
    <w:p w14:paraId="6CFFAEF7" w14:textId="44807888" w:rsidR="00A34829" w:rsidRPr="00F428F3" w:rsidRDefault="00F428F3" w:rsidP="00F428F3">
      <w:pPr>
        <w:tabs>
          <w:tab w:val="left" w:pos="709"/>
        </w:tabs>
        <w:spacing w:line="276" w:lineRule="auto"/>
        <w:ind w:firstLine="0"/>
        <w:rPr>
          <w:noProof/>
          <w:sz w:val="24"/>
          <w:szCs w:val="24"/>
        </w:rPr>
      </w:pPr>
      <w:r>
        <w:t xml:space="preserve"> </w:t>
      </w:r>
    </w:p>
    <w:p w14:paraId="5F231694" w14:textId="77777777" w:rsidR="00CA1E61" w:rsidRPr="004D4E32" w:rsidRDefault="00CA1E61" w:rsidP="00CA1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026078D" w14:textId="77777777" w:rsidR="00CA1E61" w:rsidRDefault="00CA1E61" w:rsidP="00CA1E61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FC999F" w14:textId="77777777" w:rsidR="00CA1E61" w:rsidRPr="0061281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E9E23BB" w14:textId="77777777" w:rsidR="00CA1E61" w:rsidRPr="009E2E20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CD94E7" w14:textId="77777777" w:rsidR="00CA1E6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D61ED6" w14:textId="77777777" w:rsidR="00CA1E61" w:rsidRPr="0026458C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169C511" w14:textId="77777777" w:rsidR="00CA1E61" w:rsidRPr="009E2E20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1BA0865" w14:textId="77777777" w:rsidR="00CA1E61" w:rsidRPr="009E2E20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E1081F" w14:textId="77777777" w:rsidR="00CA1E6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C0169A6" w14:textId="77777777" w:rsidR="00CA1E61" w:rsidRPr="004C22DB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D3EDDB8" w14:textId="77777777" w:rsidR="00CA1E6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FCCC291" w14:textId="77777777" w:rsidR="00CA1E61" w:rsidRDefault="00CA1E61" w:rsidP="00CA1E6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513600" w14:textId="77777777" w:rsidR="00CA1E61" w:rsidRPr="009E2E20" w:rsidRDefault="00CA1E61" w:rsidP="00CA1E6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F918B9E" w14:textId="77777777" w:rsidR="00CA1E61" w:rsidRPr="00FB7AEF" w:rsidRDefault="00CA1E61" w:rsidP="00CA1E61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DA622B5" w14:textId="3C6EABEA" w:rsidR="00CA1E61" w:rsidRPr="00DE1E02" w:rsidRDefault="00CA1E61" w:rsidP="00CA1E6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F428F3" w:rsidRPr="00DE1E02">
        <w:rPr>
          <w:sz w:val="24"/>
          <w:szCs w:val="24"/>
        </w:rPr>
        <w:t>ГОСТ 13276 – 79 «Арматура линейная. Общие технические условия</w:t>
      </w:r>
      <w:r w:rsidR="00F428F3">
        <w:rPr>
          <w:sz w:val="24"/>
          <w:szCs w:val="24"/>
        </w:rPr>
        <w:t>»</w:t>
      </w:r>
      <w:r w:rsidRPr="00DE1E02">
        <w:rPr>
          <w:sz w:val="24"/>
          <w:szCs w:val="24"/>
        </w:rPr>
        <w:t>;</w:t>
      </w:r>
    </w:p>
    <w:p w14:paraId="198E72B1" w14:textId="77777777" w:rsidR="00CA1E61" w:rsidRPr="00DE1E02" w:rsidRDefault="00CA1E61" w:rsidP="00CA1E6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8D2AA60" w14:textId="77777777" w:rsidR="00CA1E61" w:rsidRPr="00DE1E02" w:rsidRDefault="00CA1E61" w:rsidP="00CA1E6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4DECF96" w14:textId="77777777" w:rsidR="00CA1E61" w:rsidRPr="00DE1E02" w:rsidRDefault="00CA1E61" w:rsidP="00CA1E6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2CE7580" w14:textId="77777777" w:rsidR="00CA1E61" w:rsidRPr="00612811" w:rsidRDefault="00CA1E61" w:rsidP="00CA1E61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57E7856" w14:textId="77777777" w:rsidR="00CA1E61" w:rsidRDefault="00CA1E61" w:rsidP="00CA1E6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FDB1DA2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40CB800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6FBC446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3A5770A" w14:textId="77777777" w:rsidR="00CA1E61" w:rsidRPr="00DE1E02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1DD48AA9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D82891" w14:textId="77777777" w:rsidR="00CA1E61" w:rsidRPr="004D4E32" w:rsidRDefault="00CA1E61" w:rsidP="00CA1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</w:t>
      </w:r>
      <w:bookmarkStart w:id="0" w:name="_GoBack"/>
      <w:bookmarkEnd w:id="0"/>
      <w:r w:rsidRPr="004D4E32">
        <w:rPr>
          <w:b/>
          <w:bCs/>
          <w:sz w:val="26"/>
          <w:szCs w:val="26"/>
        </w:rPr>
        <w:t>тийные обязательства.</w:t>
      </w:r>
    </w:p>
    <w:p w14:paraId="68994533" w14:textId="77777777" w:rsidR="00CA1E61" w:rsidRPr="00DE1E02" w:rsidRDefault="00CA1E61" w:rsidP="00CA1E6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B009F8D" w14:textId="77777777" w:rsidR="00CA1E61" w:rsidRDefault="00CA1E61" w:rsidP="00CA1E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F5BEE3" w14:textId="77777777" w:rsidR="00CA1E61" w:rsidRPr="004D4E32" w:rsidRDefault="00CA1E61" w:rsidP="00CA1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A8DC11" w14:textId="77777777" w:rsidR="00CA1E61" w:rsidRPr="00DE1E02" w:rsidRDefault="00CA1E61" w:rsidP="00CA1E6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0F243B" w14:textId="77777777" w:rsidR="00CA1E61" w:rsidRPr="00612811" w:rsidRDefault="00CA1E61" w:rsidP="00CA1E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EDE425" w14:textId="77777777" w:rsidR="00CA1E61" w:rsidRPr="004D4E32" w:rsidRDefault="00CA1E61" w:rsidP="00CA1E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562AD1" w14:textId="77777777" w:rsidR="00CA1E61" w:rsidRPr="00530F83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0B589CA" w14:textId="77777777" w:rsidR="00CA1E61" w:rsidRPr="00A74D8D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F73D996" w14:textId="77777777" w:rsidR="00CA1E61" w:rsidRPr="00A74D8D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6F02BE" w14:textId="77777777" w:rsidR="00CA1E61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FC91627" w14:textId="77777777" w:rsidR="00CA1E61" w:rsidRPr="00530F83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063BBEC" w14:textId="77777777" w:rsidR="00CA1E61" w:rsidRPr="00530F83" w:rsidRDefault="00CA1E61" w:rsidP="00CA1E6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D2D19D6" w14:textId="77777777" w:rsidR="00CA1E61" w:rsidRPr="00530F83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644FD0F" w14:textId="77777777" w:rsidR="00CA1E61" w:rsidRPr="00530F83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FAD0BE2" w14:textId="77777777" w:rsidR="00CA1E61" w:rsidRPr="00530F83" w:rsidRDefault="00CA1E61" w:rsidP="00CA1E61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CAD91FF" w14:textId="77777777" w:rsidR="00CA1E61" w:rsidRPr="00530F83" w:rsidRDefault="00CA1E61" w:rsidP="00CA1E6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9C6ECFB" w14:textId="77777777" w:rsidR="00CA1E61" w:rsidRPr="00F64478" w:rsidRDefault="00CA1E61" w:rsidP="00CA1E6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F7E3113" w14:textId="77777777" w:rsidR="00CA1E61" w:rsidRDefault="00CA1E61" w:rsidP="00CA1E6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72D8237" w14:textId="77777777" w:rsidR="00CA1E61" w:rsidRPr="00BB6EA4" w:rsidRDefault="00CA1E61" w:rsidP="00CA1E6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7E9496D" w14:textId="77777777" w:rsidR="00CA1E61" w:rsidRDefault="00CA1E61" w:rsidP="00CA1E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BB2C571" w14:textId="77777777" w:rsidR="00CA1E61" w:rsidRDefault="00CA1E61" w:rsidP="00CA1E6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A03FB0" w14:textId="77777777" w:rsidR="00CA1E61" w:rsidRDefault="00CA1E61" w:rsidP="00CA1E61">
      <w:pPr>
        <w:rPr>
          <w:sz w:val="26"/>
          <w:szCs w:val="26"/>
        </w:rPr>
      </w:pPr>
    </w:p>
    <w:p w14:paraId="18B810CA" w14:textId="77777777" w:rsidR="00CA1E61" w:rsidRDefault="00CA1E61" w:rsidP="00CA1E6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326931" w14:textId="3663D805" w:rsidR="008A5CA5" w:rsidRPr="00F428F3" w:rsidRDefault="00CA1E61" w:rsidP="006C5C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8A5CA5" w:rsidRPr="00F428F3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60678" w14:textId="77777777" w:rsidR="006D3B17" w:rsidRDefault="006D3B17">
      <w:r>
        <w:separator/>
      </w:r>
    </w:p>
  </w:endnote>
  <w:endnote w:type="continuationSeparator" w:id="0">
    <w:p w14:paraId="37399778" w14:textId="77777777" w:rsidR="006D3B17" w:rsidRDefault="006D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2AEFD" w14:textId="77777777" w:rsidR="006D3B17" w:rsidRDefault="006D3B17">
      <w:r>
        <w:separator/>
      </w:r>
    </w:p>
  </w:footnote>
  <w:footnote w:type="continuationSeparator" w:id="0">
    <w:p w14:paraId="0659B02D" w14:textId="77777777" w:rsidR="006D3B17" w:rsidRDefault="006D3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2DC2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1D1"/>
    <w:rsid w:val="001962E5"/>
    <w:rsid w:val="0019658A"/>
    <w:rsid w:val="00196802"/>
    <w:rsid w:val="00196AE4"/>
    <w:rsid w:val="001A22A5"/>
    <w:rsid w:val="001A2829"/>
    <w:rsid w:val="001A2AEB"/>
    <w:rsid w:val="001A2B79"/>
    <w:rsid w:val="001A4F47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1A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5CF2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3B17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09F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AA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E61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166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8F3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713AF0F1-DC91-4A06-8E4F-6C3FAE5A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8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2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0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0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8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4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9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5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6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0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8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0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4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8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3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9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4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9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3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6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0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9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3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5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7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7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0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6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8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2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5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8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4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4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2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2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4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2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4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DDA73-5A25-43B9-A756-6B23526F2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CB78926-8B0E-4A27-8386-D571AF820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47</TotalTime>
  <Pages>3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2010-09-30T14:29:00Z</cp:lastPrinted>
  <dcterms:created xsi:type="dcterms:W3CDTF">2016-02-25T05:17:00Z</dcterms:created>
  <dcterms:modified xsi:type="dcterms:W3CDTF">2016-02-26T10:25:00Z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